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Runnymede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Runnymede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Runnymede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Runnymede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Runnymede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Runnymede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51.9% </w:t>
      </w:r>
      <w:r w:rsidRPr="004747BF">
        <w:rPr>
          <w:rFonts w:ascii="Libre Franklin Light" w:eastAsia="Times New Roman" w:hAnsi="Libre Franklin Light" w:cs="Calibri Light"/>
        </w:rPr>
        <w:t xml:space="preserve">of those respondents classified as PGSI 8+ in Runnymede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Runnymede is estimated to be </w:t>
      </w:r>
      <w:r w:rsidRPr="00773DF7">
        <w:rPr>
          <w:rFonts w:ascii="Libre Franklin Light" w:eastAsia="Times New Roman" w:hAnsi="Libre Franklin Light" w:cs="Calibri Light"/>
          <w:b/>
          <w:bCs/>
          <w:color w:val="C45911" w:themeColor="accent2" w:themeShade="BF"/>
        </w:rPr>
        <w:t xml:space="preserve">£1,791,977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Runnymede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Runnymede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Runnymede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Runnymede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nnyme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Runnymede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nnyme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Runnymede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Runnymede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nnyme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Runnymede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Runnymede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Runnymede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Runnymede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Runnymede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Runnymede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£1,791,977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Runnymede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£603,632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£1,081,456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£1,791,977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Runnymede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Runnymede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Runnymede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Runnymede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Runnymede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Runnymede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Runnymede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Runnymede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D44B60-3F71-45B4-8326-619BE6311D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